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62B" w:rsidRPr="008401D5" w:rsidRDefault="0025662B" w:rsidP="00F05D0A">
      <w:pPr>
        <w:pBdr>
          <w:bottom w:val="single" w:sz="12" w:space="1" w:color="auto"/>
        </w:pBdr>
        <w:spacing w:after="0" w:line="240" w:lineRule="auto"/>
        <w:ind w:left="-540"/>
        <w:jc w:val="center"/>
        <w:rPr>
          <w:rFonts w:ascii="Times New Roman" w:hAnsi="Times New Roman"/>
          <w:b/>
          <w:sz w:val="40"/>
          <w:szCs w:val="40"/>
        </w:rPr>
      </w:pPr>
      <w:r w:rsidRPr="008401D5">
        <w:rPr>
          <w:rFonts w:ascii="Times New Roman" w:hAnsi="Times New Roman"/>
          <w:b/>
          <w:sz w:val="40"/>
          <w:szCs w:val="40"/>
        </w:rPr>
        <w:t>МОЛОДЕЖНЫЙ ПАРЛАМЕНТ</w:t>
      </w:r>
    </w:p>
    <w:p w:rsidR="0025662B" w:rsidRPr="008401D5" w:rsidRDefault="0025662B" w:rsidP="00F05D0A">
      <w:pPr>
        <w:pBdr>
          <w:bottom w:val="single" w:sz="12" w:space="1" w:color="auto"/>
        </w:pBdr>
        <w:spacing w:after="0" w:line="240" w:lineRule="auto"/>
        <w:ind w:left="-540"/>
        <w:jc w:val="center"/>
        <w:rPr>
          <w:rFonts w:ascii="Times New Roman" w:hAnsi="Times New Roman"/>
          <w:b/>
          <w:sz w:val="40"/>
          <w:szCs w:val="40"/>
        </w:rPr>
      </w:pPr>
      <w:r w:rsidRPr="008401D5">
        <w:rPr>
          <w:rFonts w:ascii="Times New Roman" w:hAnsi="Times New Roman"/>
          <w:b/>
          <w:sz w:val="40"/>
          <w:szCs w:val="40"/>
        </w:rPr>
        <w:t>СОЛИКАМСКОГО ГОРОДСКОГО ОКРУГА</w:t>
      </w:r>
    </w:p>
    <w:p w:rsidR="0025662B" w:rsidRDefault="0025662B" w:rsidP="00F05D0A">
      <w:pPr>
        <w:spacing w:after="0" w:line="240" w:lineRule="auto"/>
        <w:ind w:left="-540"/>
        <w:jc w:val="center"/>
        <w:rPr>
          <w:rFonts w:ascii="Times New Roman" w:hAnsi="Times New Roman"/>
          <w:b/>
          <w:sz w:val="40"/>
          <w:szCs w:val="40"/>
        </w:rPr>
      </w:pPr>
    </w:p>
    <w:p w:rsidR="0025662B" w:rsidRDefault="0025662B" w:rsidP="00F05D0A">
      <w:pPr>
        <w:spacing w:after="0" w:line="240" w:lineRule="auto"/>
        <w:ind w:left="-54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РЕШЕНИЕ</w:t>
      </w:r>
    </w:p>
    <w:p w:rsidR="0025662B" w:rsidRPr="008401D5" w:rsidRDefault="0025662B" w:rsidP="00F05D0A">
      <w:pPr>
        <w:spacing w:after="0" w:line="240" w:lineRule="auto"/>
        <w:ind w:left="-540"/>
        <w:jc w:val="center"/>
        <w:rPr>
          <w:rFonts w:ascii="Times New Roman" w:hAnsi="Times New Roman"/>
          <w:b/>
          <w:sz w:val="40"/>
          <w:szCs w:val="40"/>
        </w:rPr>
      </w:pPr>
    </w:p>
    <w:p w:rsidR="0025662B" w:rsidRPr="008401D5" w:rsidRDefault="0025662B" w:rsidP="009144B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01D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4 апреля </w:t>
      </w:r>
      <w:smartTag w:uri="urn:schemas-microsoft-com:office:smarttags" w:element="metricconverter">
        <w:smartTagPr>
          <w:attr w:name="ProductID" w:val="2022 г"/>
        </w:smartTagPr>
        <w:r>
          <w:rPr>
            <w:rFonts w:ascii="Times New Roman" w:hAnsi="Times New Roman"/>
            <w:sz w:val="28"/>
            <w:szCs w:val="28"/>
          </w:rPr>
          <w:t>2022 г</w:t>
        </w:r>
      </w:smartTag>
      <w:r>
        <w:rPr>
          <w:rFonts w:ascii="Times New Roman" w:hAnsi="Times New Roman"/>
          <w:sz w:val="28"/>
          <w:szCs w:val="28"/>
        </w:rPr>
        <w:t>.</w:t>
      </w:r>
      <w:r w:rsidRPr="008401D5">
        <w:rPr>
          <w:rFonts w:ascii="Times New Roman" w:hAnsi="Times New Roman"/>
          <w:sz w:val="28"/>
          <w:szCs w:val="28"/>
        </w:rPr>
        <w:t xml:space="preserve"> </w:t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</w:r>
      <w:r w:rsidRPr="008401D5">
        <w:rPr>
          <w:rFonts w:ascii="Times New Roman" w:hAnsi="Times New Roman"/>
          <w:sz w:val="28"/>
          <w:szCs w:val="28"/>
        </w:rPr>
        <w:tab/>
        <w:t xml:space="preserve">                    № </w:t>
      </w:r>
      <w:r>
        <w:rPr>
          <w:rFonts w:ascii="Times New Roman" w:hAnsi="Times New Roman"/>
          <w:sz w:val="28"/>
          <w:szCs w:val="28"/>
        </w:rPr>
        <w:t>5</w:t>
      </w:r>
    </w:p>
    <w:p w:rsidR="0025662B" w:rsidRPr="008401D5" w:rsidRDefault="0025662B" w:rsidP="001C22CC">
      <w:pPr>
        <w:spacing w:after="0" w:line="240" w:lineRule="auto"/>
        <w:ind w:left="-540"/>
        <w:jc w:val="right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</w:t>
      </w:r>
    </w:p>
    <w:p w:rsidR="0025662B" w:rsidRPr="008401D5" w:rsidRDefault="0025662B" w:rsidP="00F05D0A">
      <w:pPr>
        <w:spacing w:after="0" w:line="240" w:lineRule="auto"/>
        <w:ind w:left="-1080"/>
        <w:jc w:val="center"/>
        <w:rPr>
          <w:rFonts w:ascii="Times New Roman" w:hAnsi="Times New Roman"/>
          <w:sz w:val="40"/>
          <w:szCs w:val="40"/>
        </w:rPr>
      </w:pPr>
    </w:p>
    <w:p w:rsidR="0025662B" w:rsidRDefault="0025662B" w:rsidP="00F05D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662B" w:rsidRDefault="0025662B" w:rsidP="00F05D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662B" w:rsidRDefault="0025662B" w:rsidP="00F05D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662B" w:rsidRDefault="0025662B" w:rsidP="00F05D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662B" w:rsidRPr="008401D5" w:rsidRDefault="0025662B" w:rsidP="00F05D0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5662B" w:rsidRPr="008401D5" w:rsidRDefault="0025662B" w:rsidP="001C22CC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8"/>
        </w:rPr>
      </w:pPr>
      <w:r w:rsidRPr="008401D5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 xml:space="preserve">согласовании </w:t>
      </w:r>
      <w:r w:rsidRPr="008401D5">
        <w:rPr>
          <w:rFonts w:ascii="Times New Roman" w:hAnsi="Times New Roman"/>
          <w:b/>
          <w:sz w:val="28"/>
          <w:szCs w:val="28"/>
        </w:rPr>
        <w:t>смет</w:t>
      </w:r>
      <w:r>
        <w:rPr>
          <w:rFonts w:ascii="Times New Roman" w:hAnsi="Times New Roman"/>
          <w:b/>
          <w:sz w:val="28"/>
          <w:szCs w:val="28"/>
        </w:rPr>
        <w:t>ы</w:t>
      </w:r>
      <w:r w:rsidRPr="008401D5">
        <w:rPr>
          <w:rFonts w:ascii="Times New Roman" w:hAnsi="Times New Roman"/>
          <w:b/>
          <w:sz w:val="28"/>
          <w:szCs w:val="28"/>
        </w:rPr>
        <w:t xml:space="preserve"> расходов на реализацию </w:t>
      </w:r>
    </w:p>
    <w:p w:rsidR="0025662B" w:rsidRPr="008401D5" w:rsidRDefault="0025662B" w:rsidP="001C22CC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8"/>
        </w:rPr>
      </w:pPr>
      <w:r w:rsidRPr="008401D5">
        <w:rPr>
          <w:rFonts w:ascii="Times New Roman" w:hAnsi="Times New Roman"/>
          <w:b/>
          <w:sz w:val="28"/>
          <w:szCs w:val="28"/>
        </w:rPr>
        <w:t>плана работы Молоде</w:t>
      </w:r>
      <w:bookmarkStart w:id="0" w:name="_GoBack"/>
      <w:bookmarkEnd w:id="0"/>
      <w:r w:rsidRPr="008401D5">
        <w:rPr>
          <w:rFonts w:ascii="Times New Roman" w:hAnsi="Times New Roman"/>
          <w:b/>
          <w:sz w:val="28"/>
          <w:szCs w:val="28"/>
        </w:rPr>
        <w:t xml:space="preserve">жного парламента </w:t>
      </w:r>
    </w:p>
    <w:p w:rsidR="0025662B" w:rsidRPr="008401D5" w:rsidRDefault="0025662B" w:rsidP="001C22CC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b/>
          <w:sz w:val="28"/>
          <w:szCs w:val="28"/>
        </w:rPr>
      </w:pPr>
      <w:r w:rsidRPr="008401D5">
        <w:rPr>
          <w:rFonts w:ascii="Times New Roman" w:hAnsi="Times New Roman"/>
          <w:b/>
          <w:sz w:val="28"/>
          <w:szCs w:val="28"/>
        </w:rPr>
        <w:t xml:space="preserve">Соликамского городского округа на </w:t>
      </w:r>
      <w:smartTag w:uri="urn:schemas-microsoft-com:office:smarttags" w:element="metricconverter">
        <w:smartTagPr>
          <w:attr w:name="ProductID" w:val="2022 г"/>
        </w:smartTagPr>
        <w:r w:rsidRPr="008401D5">
          <w:rPr>
            <w:rFonts w:ascii="Times New Roman" w:hAnsi="Times New Roman"/>
            <w:b/>
            <w:sz w:val="28"/>
            <w:szCs w:val="28"/>
          </w:rPr>
          <w:t>20</w:t>
        </w:r>
        <w:r>
          <w:rPr>
            <w:rFonts w:ascii="Times New Roman" w:hAnsi="Times New Roman"/>
            <w:b/>
            <w:sz w:val="28"/>
            <w:szCs w:val="28"/>
          </w:rPr>
          <w:t>22</w:t>
        </w:r>
        <w:r w:rsidRPr="008401D5">
          <w:rPr>
            <w:rFonts w:ascii="Times New Roman" w:hAnsi="Times New Roman"/>
            <w:b/>
            <w:sz w:val="28"/>
            <w:szCs w:val="28"/>
          </w:rPr>
          <w:t xml:space="preserve"> г</w:t>
        </w:r>
      </w:smartTag>
      <w:r w:rsidRPr="008401D5">
        <w:rPr>
          <w:rFonts w:ascii="Times New Roman" w:hAnsi="Times New Roman"/>
          <w:b/>
          <w:sz w:val="28"/>
          <w:szCs w:val="28"/>
        </w:rPr>
        <w:t>.</w:t>
      </w:r>
    </w:p>
    <w:p w:rsidR="0025662B" w:rsidRPr="008401D5" w:rsidRDefault="0025662B" w:rsidP="00F05D0A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25662B" w:rsidRPr="008401D5" w:rsidRDefault="0025662B" w:rsidP="00F05D0A">
      <w:pPr>
        <w:autoSpaceDE w:val="0"/>
        <w:autoSpaceDN w:val="0"/>
        <w:adjustRightInd w:val="0"/>
        <w:spacing w:line="240" w:lineRule="auto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 w:rsidRPr="008401D5">
        <w:rPr>
          <w:rFonts w:ascii="Times New Roman" w:hAnsi="Times New Roman"/>
          <w:sz w:val="28"/>
          <w:szCs w:val="28"/>
        </w:rPr>
        <w:t xml:space="preserve">На основании  Положения о Молодежном парламенте Соликамского городского округа, утвержденного решением Соликамской городской Думы от 29.03.2017 № 107, </w:t>
      </w:r>
    </w:p>
    <w:p w:rsidR="0025662B" w:rsidRPr="008401D5" w:rsidRDefault="0025662B" w:rsidP="00F05D0A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 w:rsidRPr="008401D5">
        <w:rPr>
          <w:rFonts w:ascii="Times New Roman" w:hAnsi="Times New Roman"/>
          <w:sz w:val="28"/>
          <w:szCs w:val="28"/>
        </w:rPr>
        <w:t>Молодежный парламент Соликамского городского округа РЕШИЛ:</w:t>
      </w:r>
    </w:p>
    <w:p w:rsidR="0025662B" w:rsidRPr="008401D5" w:rsidRDefault="0025662B" w:rsidP="00777C8F">
      <w:pPr>
        <w:pStyle w:val="ListParagraph"/>
        <w:numPr>
          <w:ilvl w:val="0"/>
          <w:numId w:val="1"/>
        </w:numPr>
        <w:tabs>
          <w:tab w:val="left" w:pos="1080"/>
        </w:tabs>
        <w:ind w:left="0" w:firstLine="720"/>
        <w:jc w:val="both"/>
      </w:pPr>
      <w:r w:rsidRPr="008401D5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Согласовать</w:t>
      </w:r>
      <w:r w:rsidRPr="008401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прилагаемую </w:t>
      </w:r>
      <w:r w:rsidRPr="008401D5">
        <w:rPr>
          <w:sz w:val="28"/>
          <w:szCs w:val="28"/>
        </w:rPr>
        <w:t>смету расходов на реализацию плана работы Молодежного парламента на 20</w:t>
      </w:r>
      <w:r>
        <w:rPr>
          <w:sz w:val="28"/>
          <w:szCs w:val="28"/>
        </w:rPr>
        <w:t>22</w:t>
      </w:r>
      <w:r w:rsidRPr="008401D5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25662B" w:rsidRDefault="0025662B" w:rsidP="00F05D0A">
      <w:pPr>
        <w:pStyle w:val="ListParagraph"/>
      </w:pPr>
    </w:p>
    <w:p w:rsidR="0025662B" w:rsidRPr="008401D5" w:rsidRDefault="0025662B" w:rsidP="00F05D0A">
      <w:pPr>
        <w:pStyle w:val="ListParagraph"/>
      </w:pPr>
    </w:p>
    <w:p w:rsidR="0025662B" w:rsidRPr="008401D5" w:rsidRDefault="0025662B" w:rsidP="00777C8F">
      <w:pPr>
        <w:autoSpaceDE w:val="0"/>
        <w:autoSpaceDN w:val="0"/>
        <w:adjustRightInd w:val="0"/>
        <w:spacing w:after="0" w:line="240" w:lineRule="exact"/>
        <w:rPr>
          <w:rFonts w:ascii="Times New Roman" w:hAnsi="Times New Roman"/>
          <w:sz w:val="28"/>
        </w:rPr>
      </w:pPr>
      <w:r w:rsidRPr="008401D5">
        <w:rPr>
          <w:rFonts w:ascii="Times New Roman" w:hAnsi="Times New Roman"/>
          <w:sz w:val="28"/>
        </w:rPr>
        <w:t xml:space="preserve">Председатель </w:t>
      </w:r>
    </w:p>
    <w:p w:rsidR="0025662B" w:rsidRPr="008401D5" w:rsidRDefault="0025662B" w:rsidP="00777C8F">
      <w:pPr>
        <w:spacing w:after="0" w:line="240" w:lineRule="exact"/>
        <w:rPr>
          <w:rFonts w:ascii="Times New Roman" w:hAnsi="Times New Roman"/>
          <w:sz w:val="28"/>
        </w:rPr>
      </w:pPr>
      <w:r w:rsidRPr="008401D5">
        <w:rPr>
          <w:rFonts w:ascii="Times New Roman" w:hAnsi="Times New Roman"/>
          <w:sz w:val="28"/>
        </w:rPr>
        <w:t>Молодежного парламента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 С.В.Молчанов</w:t>
      </w:r>
      <w:r w:rsidRPr="008401D5">
        <w:rPr>
          <w:rFonts w:ascii="Times New Roman" w:hAnsi="Times New Roman"/>
          <w:sz w:val="28"/>
        </w:rPr>
        <w:t xml:space="preserve"> </w:t>
      </w:r>
      <w:r w:rsidRPr="008401D5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Pr="008401D5">
        <w:rPr>
          <w:rFonts w:ascii="Times New Roman" w:hAnsi="Times New Roman"/>
          <w:sz w:val="28"/>
        </w:rPr>
        <w:tab/>
      </w:r>
      <w:r w:rsidRPr="008401D5">
        <w:rPr>
          <w:rFonts w:ascii="Times New Roman" w:hAnsi="Times New Roman"/>
          <w:sz w:val="28"/>
        </w:rPr>
        <w:tab/>
      </w:r>
      <w:r w:rsidRPr="008401D5">
        <w:rPr>
          <w:rFonts w:ascii="Times New Roman" w:hAnsi="Times New Roman"/>
          <w:sz w:val="28"/>
        </w:rPr>
        <w:tab/>
      </w:r>
      <w:r w:rsidRPr="008401D5">
        <w:rPr>
          <w:rFonts w:ascii="Times New Roman" w:hAnsi="Times New Roman"/>
          <w:sz w:val="28"/>
        </w:rPr>
        <w:tab/>
      </w:r>
    </w:p>
    <w:p w:rsidR="0025662B" w:rsidRPr="008401D5" w:rsidRDefault="0025662B" w:rsidP="00F05D0A">
      <w:pPr>
        <w:spacing w:line="240" w:lineRule="auto"/>
        <w:rPr>
          <w:rFonts w:ascii="Times New Roman" w:hAnsi="Times New Roman"/>
        </w:rPr>
      </w:pPr>
    </w:p>
    <w:p w:rsidR="0025662B" w:rsidRPr="008401D5" w:rsidRDefault="0025662B" w:rsidP="00F05D0A">
      <w:pPr>
        <w:spacing w:line="240" w:lineRule="auto"/>
        <w:rPr>
          <w:rFonts w:ascii="Times New Roman" w:hAnsi="Times New Roman"/>
        </w:rPr>
      </w:pPr>
    </w:p>
    <w:p w:rsidR="0025662B" w:rsidRPr="008401D5" w:rsidRDefault="0025662B" w:rsidP="00F05D0A">
      <w:pPr>
        <w:spacing w:line="240" w:lineRule="auto"/>
        <w:rPr>
          <w:rFonts w:ascii="Times New Roman" w:hAnsi="Times New Roman"/>
        </w:rPr>
      </w:pPr>
    </w:p>
    <w:p w:rsidR="0025662B" w:rsidRPr="008401D5" w:rsidRDefault="0025662B" w:rsidP="00F05D0A">
      <w:pPr>
        <w:spacing w:line="240" w:lineRule="auto"/>
        <w:rPr>
          <w:rFonts w:ascii="Times New Roman" w:hAnsi="Times New Roman"/>
        </w:rPr>
      </w:pPr>
    </w:p>
    <w:p w:rsidR="0025662B" w:rsidRPr="008401D5" w:rsidRDefault="0025662B" w:rsidP="00F05D0A">
      <w:pPr>
        <w:spacing w:line="240" w:lineRule="auto"/>
        <w:rPr>
          <w:rFonts w:ascii="Times New Roman" w:hAnsi="Times New Roman"/>
        </w:rPr>
      </w:pPr>
    </w:p>
    <w:p w:rsidR="0025662B" w:rsidRPr="008401D5" w:rsidRDefault="0025662B" w:rsidP="00F05D0A">
      <w:pPr>
        <w:spacing w:line="240" w:lineRule="auto"/>
        <w:rPr>
          <w:rFonts w:ascii="Times New Roman" w:hAnsi="Times New Roman"/>
        </w:rPr>
      </w:pPr>
    </w:p>
    <w:p w:rsidR="0025662B" w:rsidRPr="008401D5" w:rsidRDefault="0025662B" w:rsidP="00F05D0A">
      <w:pPr>
        <w:spacing w:line="240" w:lineRule="auto"/>
        <w:rPr>
          <w:rFonts w:ascii="Times New Roman" w:hAnsi="Times New Roman"/>
        </w:rPr>
      </w:pPr>
    </w:p>
    <w:p w:rsidR="0025662B" w:rsidRPr="008401D5" w:rsidRDefault="0025662B" w:rsidP="00F05D0A">
      <w:pPr>
        <w:spacing w:line="240" w:lineRule="auto"/>
        <w:rPr>
          <w:rFonts w:ascii="Times New Roman" w:hAnsi="Times New Roman"/>
        </w:rPr>
        <w:sectPr w:rsidR="0025662B" w:rsidRPr="008401D5" w:rsidSect="00777C8F"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25662B" w:rsidRPr="008401D5" w:rsidRDefault="0025662B" w:rsidP="00F346D0">
      <w:pPr>
        <w:spacing w:after="0" w:line="240" w:lineRule="exact"/>
        <w:ind w:left="9543"/>
        <w:rPr>
          <w:rFonts w:ascii="Times New Roman" w:hAnsi="Times New Roman"/>
          <w:sz w:val="27"/>
          <w:szCs w:val="27"/>
        </w:rPr>
      </w:pPr>
      <w:r w:rsidRPr="008401D5">
        <w:rPr>
          <w:rFonts w:ascii="Times New Roman" w:hAnsi="Times New Roman"/>
          <w:sz w:val="27"/>
          <w:szCs w:val="27"/>
        </w:rPr>
        <w:t xml:space="preserve">Приложение </w:t>
      </w:r>
    </w:p>
    <w:p w:rsidR="0025662B" w:rsidRPr="008401D5" w:rsidRDefault="0025662B" w:rsidP="00F346D0">
      <w:pPr>
        <w:spacing w:after="0" w:line="240" w:lineRule="exact"/>
        <w:ind w:left="9543"/>
        <w:rPr>
          <w:rFonts w:ascii="Times New Roman" w:hAnsi="Times New Roman"/>
          <w:sz w:val="27"/>
          <w:szCs w:val="27"/>
        </w:rPr>
      </w:pPr>
      <w:r w:rsidRPr="008401D5">
        <w:rPr>
          <w:rFonts w:ascii="Times New Roman" w:hAnsi="Times New Roman"/>
          <w:sz w:val="27"/>
          <w:szCs w:val="27"/>
        </w:rPr>
        <w:t xml:space="preserve">к решению Молодежного </w:t>
      </w:r>
      <w:r>
        <w:rPr>
          <w:rFonts w:ascii="Times New Roman" w:hAnsi="Times New Roman"/>
          <w:sz w:val="27"/>
          <w:szCs w:val="27"/>
        </w:rPr>
        <w:t>п</w:t>
      </w:r>
      <w:r w:rsidRPr="008401D5">
        <w:rPr>
          <w:rFonts w:ascii="Times New Roman" w:hAnsi="Times New Roman"/>
          <w:sz w:val="27"/>
          <w:szCs w:val="27"/>
        </w:rPr>
        <w:t xml:space="preserve">арламента </w:t>
      </w:r>
    </w:p>
    <w:p w:rsidR="0025662B" w:rsidRPr="008401D5" w:rsidRDefault="0025662B" w:rsidP="00F346D0">
      <w:pPr>
        <w:spacing w:after="0" w:line="240" w:lineRule="exact"/>
        <w:ind w:left="9543"/>
        <w:rPr>
          <w:rFonts w:ascii="Times New Roman" w:hAnsi="Times New Roman"/>
          <w:sz w:val="27"/>
          <w:szCs w:val="27"/>
        </w:rPr>
      </w:pPr>
      <w:r w:rsidRPr="008401D5">
        <w:rPr>
          <w:rFonts w:ascii="Times New Roman" w:hAnsi="Times New Roman"/>
          <w:sz w:val="27"/>
          <w:szCs w:val="27"/>
        </w:rPr>
        <w:t xml:space="preserve">Соликамского городского округа </w:t>
      </w:r>
    </w:p>
    <w:p w:rsidR="0025662B" w:rsidRPr="008401D5" w:rsidRDefault="0025662B" w:rsidP="00F346D0">
      <w:pPr>
        <w:spacing w:after="0" w:line="240" w:lineRule="exact"/>
        <w:ind w:left="9543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от 04.03.2022 №5</w:t>
      </w:r>
    </w:p>
    <w:p w:rsidR="0025662B" w:rsidRPr="008401D5" w:rsidRDefault="0025662B" w:rsidP="00F05D0A">
      <w:pPr>
        <w:spacing w:line="240" w:lineRule="auto"/>
        <w:jc w:val="right"/>
        <w:rPr>
          <w:rFonts w:ascii="Times New Roman" w:hAnsi="Times New Roman"/>
          <w:sz w:val="27"/>
          <w:szCs w:val="27"/>
        </w:rPr>
      </w:pPr>
    </w:p>
    <w:p w:rsidR="0025662B" w:rsidRPr="008401D5" w:rsidRDefault="0025662B" w:rsidP="00777C8F">
      <w:pPr>
        <w:spacing w:after="0" w:line="240" w:lineRule="exact"/>
        <w:ind w:left="10065" w:hanging="6"/>
        <w:rPr>
          <w:rFonts w:ascii="Times New Roman" w:hAnsi="Times New Roman"/>
          <w:sz w:val="28"/>
          <w:szCs w:val="28"/>
        </w:rPr>
      </w:pPr>
      <w:r w:rsidRPr="008401D5">
        <w:rPr>
          <w:rFonts w:ascii="Times New Roman" w:hAnsi="Times New Roman"/>
          <w:sz w:val="28"/>
          <w:szCs w:val="28"/>
        </w:rPr>
        <w:t>УТВЕРЖДАЮ:</w:t>
      </w:r>
    </w:p>
    <w:p w:rsidR="0025662B" w:rsidRPr="008401D5" w:rsidRDefault="0025662B" w:rsidP="00777C8F">
      <w:pPr>
        <w:spacing w:after="0" w:line="240" w:lineRule="exact"/>
        <w:ind w:left="10065" w:hanging="6"/>
        <w:rPr>
          <w:rFonts w:ascii="Times New Roman" w:hAnsi="Times New Roman"/>
          <w:sz w:val="28"/>
          <w:szCs w:val="28"/>
        </w:rPr>
      </w:pPr>
      <w:r w:rsidRPr="008401D5">
        <w:rPr>
          <w:rFonts w:ascii="Times New Roman" w:hAnsi="Times New Roman"/>
          <w:sz w:val="28"/>
          <w:szCs w:val="28"/>
        </w:rPr>
        <w:t xml:space="preserve">Председатель </w:t>
      </w:r>
      <w:r>
        <w:rPr>
          <w:rFonts w:ascii="Times New Roman" w:hAnsi="Times New Roman"/>
          <w:sz w:val="28"/>
          <w:szCs w:val="28"/>
        </w:rPr>
        <w:t>Думы Соликамского городского округа</w:t>
      </w:r>
    </w:p>
    <w:p w:rsidR="0025662B" w:rsidRPr="008401D5" w:rsidRDefault="0025662B" w:rsidP="00777C8F">
      <w:pPr>
        <w:spacing w:after="0" w:line="240" w:lineRule="exact"/>
        <w:ind w:left="10065" w:hanging="6"/>
        <w:rPr>
          <w:rFonts w:ascii="Times New Roman" w:hAnsi="Times New Roman"/>
          <w:sz w:val="28"/>
          <w:szCs w:val="28"/>
        </w:rPr>
      </w:pPr>
      <w:r w:rsidRPr="008401D5">
        <w:rPr>
          <w:rFonts w:ascii="Times New Roman" w:hAnsi="Times New Roman"/>
          <w:sz w:val="28"/>
          <w:szCs w:val="28"/>
        </w:rPr>
        <w:t>________________</w:t>
      </w:r>
      <w:r>
        <w:rPr>
          <w:rFonts w:ascii="Times New Roman" w:hAnsi="Times New Roman"/>
          <w:sz w:val="28"/>
          <w:szCs w:val="28"/>
        </w:rPr>
        <w:t>И.Г. Мингазеев</w:t>
      </w:r>
    </w:p>
    <w:p w:rsidR="0025662B" w:rsidRPr="008401D5" w:rsidRDefault="0025662B" w:rsidP="00777C8F">
      <w:pPr>
        <w:spacing w:after="0" w:line="240" w:lineRule="exact"/>
        <w:ind w:left="10065" w:hanging="6"/>
        <w:rPr>
          <w:rFonts w:ascii="Times New Roman" w:hAnsi="Times New Roman"/>
          <w:sz w:val="28"/>
          <w:szCs w:val="28"/>
        </w:rPr>
      </w:pPr>
      <w:r w:rsidRPr="008401D5">
        <w:rPr>
          <w:rFonts w:ascii="Times New Roman" w:hAnsi="Times New Roman"/>
          <w:sz w:val="28"/>
          <w:szCs w:val="28"/>
        </w:rPr>
        <w:t>«_____»____________</w:t>
      </w:r>
      <w:r>
        <w:rPr>
          <w:rFonts w:ascii="Times New Roman" w:hAnsi="Times New Roman"/>
          <w:sz w:val="28"/>
          <w:szCs w:val="28"/>
        </w:rPr>
        <w:t xml:space="preserve">____2022 </w:t>
      </w:r>
      <w:r w:rsidRPr="008401D5">
        <w:rPr>
          <w:rFonts w:ascii="Times New Roman" w:hAnsi="Times New Roman"/>
          <w:sz w:val="28"/>
          <w:szCs w:val="28"/>
        </w:rPr>
        <w:t>г.</w:t>
      </w:r>
    </w:p>
    <w:p w:rsidR="0025662B" w:rsidRPr="008401D5" w:rsidRDefault="0025662B" w:rsidP="00F05D0A">
      <w:pPr>
        <w:pStyle w:val="NoSpacing"/>
        <w:ind w:left="10065"/>
        <w:jc w:val="center"/>
        <w:rPr>
          <w:rFonts w:ascii="Times New Roman" w:hAnsi="Times New Roman"/>
          <w:sz w:val="28"/>
          <w:szCs w:val="28"/>
        </w:rPr>
      </w:pPr>
    </w:p>
    <w:p w:rsidR="0025662B" w:rsidRPr="008401D5" w:rsidRDefault="0025662B" w:rsidP="00F05D0A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25662B" w:rsidRPr="00735758" w:rsidRDefault="0025662B" w:rsidP="00F05D0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735758">
        <w:rPr>
          <w:rFonts w:ascii="Times New Roman" w:hAnsi="Times New Roman"/>
          <w:b/>
          <w:sz w:val="28"/>
          <w:szCs w:val="28"/>
        </w:rPr>
        <w:t>СМЕТА РАСХОДОВ</w:t>
      </w:r>
    </w:p>
    <w:p w:rsidR="0025662B" w:rsidRPr="00735758" w:rsidRDefault="0025662B" w:rsidP="00F05D0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735758">
        <w:rPr>
          <w:rFonts w:ascii="Times New Roman" w:hAnsi="Times New Roman"/>
          <w:b/>
          <w:sz w:val="28"/>
          <w:szCs w:val="28"/>
        </w:rPr>
        <w:t>на реализацию плана работы</w:t>
      </w:r>
    </w:p>
    <w:p w:rsidR="0025662B" w:rsidRPr="00735758" w:rsidRDefault="0025662B" w:rsidP="00F05D0A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735758">
        <w:rPr>
          <w:rFonts w:ascii="Times New Roman" w:hAnsi="Times New Roman"/>
          <w:b/>
          <w:sz w:val="28"/>
          <w:szCs w:val="28"/>
        </w:rPr>
        <w:t>Молодежного парламента Соликамского городского округа на 2022 год</w:t>
      </w:r>
    </w:p>
    <w:p w:rsidR="0025662B" w:rsidRPr="008401D5" w:rsidRDefault="0025662B" w:rsidP="00F05D0A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tbl>
      <w:tblPr>
        <w:tblW w:w="1476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7"/>
        <w:gridCol w:w="3741"/>
        <w:gridCol w:w="4320"/>
        <w:gridCol w:w="1275"/>
        <w:gridCol w:w="4809"/>
      </w:tblGrid>
      <w:tr w:rsidR="0025662B" w:rsidRPr="00DF5709" w:rsidTr="00FD29E7">
        <w:trPr>
          <w:tblHeader/>
        </w:trPr>
        <w:tc>
          <w:tcPr>
            <w:tcW w:w="617" w:type="dxa"/>
          </w:tcPr>
          <w:p w:rsidR="0025662B" w:rsidRPr="00DF5709" w:rsidRDefault="0025662B" w:rsidP="00335874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5709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25662B" w:rsidRPr="00DF5709" w:rsidRDefault="0025662B" w:rsidP="00335874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5709">
              <w:rPr>
                <w:rFonts w:ascii="Times New Roman" w:hAnsi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741" w:type="dxa"/>
          </w:tcPr>
          <w:p w:rsidR="0025662B" w:rsidRPr="00DF5709" w:rsidRDefault="0025662B" w:rsidP="00DF5709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5709"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мероприятия, дата проведения</w:t>
            </w:r>
          </w:p>
        </w:tc>
        <w:tc>
          <w:tcPr>
            <w:tcW w:w="4320" w:type="dxa"/>
          </w:tcPr>
          <w:p w:rsidR="0025662B" w:rsidRPr="00DF5709" w:rsidRDefault="0025662B" w:rsidP="00335874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5709">
              <w:rPr>
                <w:rFonts w:ascii="Times New Roman" w:hAnsi="Times New Roman"/>
                <w:b/>
                <w:sz w:val="28"/>
                <w:szCs w:val="28"/>
              </w:rPr>
              <w:t xml:space="preserve">Статья расходов </w:t>
            </w:r>
          </w:p>
        </w:tc>
        <w:tc>
          <w:tcPr>
            <w:tcW w:w="1275" w:type="dxa"/>
          </w:tcPr>
          <w:p w:rsidR="0025662B" w:rsidRPr="00DF5709" w:rsidRDefault="0025662B" w:rsidP="00710C5A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5709">
              <w:rPr>
                <w:rFonts w:ascii="Times New Roman" w:hAnsi="Times New Roman"/>
                <w:b/>
                <w:sz w:val="28"/>
                <w:szCs w:val="28"/>
              </w:rPr>
              <w:t>Общая сумма</w:t>
            </w:r>
          </w:p>
        </w:tc>
        <w:tc>
          <w:tcPr>
            <w:tcW w:w="4809" w:type="dxa"/>
          </w:tcPr>
          <w:p w:rsidR="0025662B" w:rsidRPr="00DF5709" w:rsidRDefault="0025662B" w:rsidP="00335874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5709">
              <w:rPr>
                <w:rFonts w:ascii="Times New Roman" w:hAnsi="Times New Roman"/>
                <w:b/>
                <w:sz w:val="28"/>
                <w:szCs w:val="28"/>
              </w:rPr>
              <w:t>Краткое описание распределения бюджета</w:t>
            </w:r>
          </w:p>
        </w:tc>
      </w:tr>
      <w:tr w:rsidR="0025662B" w:rsidRPr="00DF5709" w:rsidTr="00FD29E7">
        <w:trPr>
          <w:tblHeader/>
        </w:trPr>
        <w:tc>
          <w:tcPr>
            <w:tcW w:w="617" w:type="dxa"/>
          </w:tcPr>
          <w:p w:rsidR="0025662B" w:rsidRPr="00DF5709" w:rsidRDefault="0025662B" w:rsidP="00335874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570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741" w:type="dxa"/>
          </w:tcPr>
          <w:p w:rsidR="0025662B" w:rsidRPr="00DF5709" w:rsidRDefault="0025662B" w:rsidP="00DF5709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5709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4320" w:type="dxa"/>
          </w:tcPr>
          <w:p w:rsidR="0025662B" w:rsidRPr="00DF5709" w:rsidRDefault="0025662B" w:rsidP="00335874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5709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25662B" w:rsidRPr="00DF5709" w:rsidRDefault="0025662B" w:rsidP="00710C5A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5709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4809" w:type="dxa"/>
          </w:tcPr>
          <w:p w:rsidR="0025662B" w:rsidRPr="00DF5709" w:rsidRDefault="0025662B" w:rsidP="00335874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F5709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25662B" w:rsidRPr="00AD5BC3" w:rsidTr="00FD29E7">
        <w:tc>
          <w:tcPr>
            <w:tcW w:w="617" w:type="dxa"/>
          </w:tcPr>
          <w:p w:rsidR="0025662B" w:rsidRPr="008401D5" w:rsidRDefault="0025662B" w:rsidP="00FD29E7">
            <w:pPr>
              <w:pStyle w:val="NoSpacing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84" w:hanging="3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1" w:type="dxa"/>
          </w:tcPr>
          <w:p w:rsidR="0025662B" w:rsidRPr="008401D5" w:rsidRDefault="0025662B" w:rsidP="00DF5709">
            <w:pPr>
              <w:pStyle w:val="NoSpacing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Организация и проведение совместно с МБУ «ЦИМС образования», МАОУ «Средняя общеобразовательная школа № 17» муниципального робототехнического фестиваля «Соликамский РобоФест – 2022»</w:t>
            </w:r>
          </w:p>
        </w:tc>
        <w:tc>
          <w:tcPr>
            <w:tcW w:w="4320" w:type="dxa"/>
          </w:tcPr>
          <w:p w:rsidR="0025662B" w:rsidRPr="00664E37" w:rsidRDefault="0025662B" w:rsidP="00B74727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664E37">
              <w:rPr>
                <w:rFonts w:ascii="Times New Roman" w:hAnsi="Times New Roman"/>
                <w:sz w:val="28"/>
                <w:szCs w:val="28"/>
              </w:rPr>
              <w:t>атер</w:t>
            </w:r>
            <w:r>
              <w:rPr>
                <w:rFonts w:ascii="Times New Roman" w:hAnsi="Times New Roman"/>
                <w:sz w:val="28"/>
                <w:szCs w:val="28"/>
              </w:rPr>
              <w:t>иальное обеспечение мероприятия – 20 000 руб.</w:t>
            </w:r>
          </w:p>
          <w:p w:rsidR="0025662B" w:rsidRPr="008401D5" w:rsidRDefault="0025662B" w:rsidP="00B7472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25662B" w:rsidRPr="008401D5" w:rsidRDefault="0025662B" w:rsidP="00710C5A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20 000 руб.</w:t>
            </w:r>
          </w:p>
        </w:tc>
        <w:tc>
          <w:tcPr>
            <w:tcW w:w="4809" w:type="dxa"/>
          </w:tcPr>
          <w:p w:rsidR="0025662B" w:rsidRPr="001F4456" w:rsidRDefault="0025662B" w:rsidP="00B74727">
            <w:pPr>
              <w:pStyle w:val="a"/>
              <w:numPr>
                <w:ilvl w:val="1"/>
                <w:numId w:val="17"/>
              </w:numPr>
              <w:tabs>
                <w:tab w:val="left" w:pos="0"/>
              </w:tabs>
              <w:spacing w:after="0"/>
              <w:ind w:left="0" w:hanging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Приобретение памятных подарков (школьный портфель (рюкзак),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flash</w:t>
            </w:r>
            <w:r w:rsidRPr="00AF3F6A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накопитель</w:t>
            </w:r>
            <w:r w:rsidRPr="00AF3F6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USB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металлический конструктор) для награждения победителей и призеров фестиваля  </w:t>
            </w:r>
          </w:p>
          <w:p w:rsidR="0025662B" w:rsidRPr="008401D5" w:rsidRDefault="0025662B" w:rsidP="00335874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5662B" w:rsidRPr="00AD5BC3" w:rsidTr="00FD29E7">
        <w:trPr>
          <w:trHeight w:val="1948"/>
        </w:trPr>
        <w:tc>
          <w:tcPr>
            <w:tcW w:w="617" w:type="dxa"/>
          </w:tcPr>
          <w:p w:rsidR="0025662B" w:rsidRPr="008401D5" w:rsidRDefault="0025662B" w:rsidP="00FD29E7">
            <w:pPr>
              <w:pStyle w:val="NoSpacing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84" w:hanging="3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1" w:type="dxa"/>
          </w:tcPr>
          <w:p w:rsidR="0025662B" w:rsidRPr="008401D5" w:rsidRDefault="0025662B" w:rsidP="00DF5709">
            <w:pPr>
              <w:pStyle w:val="NoSpacing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Обучение членов Молодежного парламента</w:t>
            </w:r>
          </w:p>
        </w:tc>
        <w:tc>
          <w:tcPr>
            <w:tcW w:w="4320" w:type="dxa"/>
          </w:tcPr>
          <w:p w:rsidR="0025662B" w:rsidRPr="008401D5" w:rsidRDefault="0025662B" w:rsidP="00F05D0A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Оплата проведения </w:t>
            </w:r>
            <w:r>
              <w:rPr>
                <w:rFonts w:ascii="Times New Roman" w:hAnsi="Times New Roman"/>
                <w:sz w:val="28"/>
                <w:szCs w:val="28"/>
              </w:rPr>
              <w:t>обучения членов Молодежного парламента СГО – 40 000 руб.</w:t>
            </w:r>
          </w:p>
        </w:tc>
        <w:tc>
          <w:tcPr>
            <w:tcW w:w="1275" w:type="dxa"/>
          </w:tcPr>
          <w:p w:rsidR="0025662B" w:rsidRPr="008401D5" w:rsidRDefault="0025662B" w:rsidP="00710C5A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40 000 руб.</w:t>
            </w:r>
          </w:p>
        </w:tc>
        <w:tc>
          <w:tcPr>
            <w:tcW w:w="4809" w:type="dxa"/>
          </w:tcPr>
          <w:p w:rsidR="0025662B" w:rsidRPr="008401D5" w:rsidRDefault="0025662B" w:rsidP="00335874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Оплата проведения </w:t>
            </w:r>
            <w:r>
              <w:rPr>
                <w:rFonts w:ascii="Times New Roman" w:hAnsi="Times New Roman"/>
                <w:sz w:val="28"/>
                <w:szCs w:val="28"/>
              </w:rPr>
              <w:t>обучения членов Молодежного парламента СГО</w:t>
            </w:r>
          </w:p>
        </w:tc>
      </w:tr>
      <w:tr w:rsidR="0025662B" w:rsidRPr="00AD5BC3" w:rsidTr="00FD29E7">
        <w:tc>
          <w:tcPr>
            <w:tcW w:w="617" w:type="dxa"/>
          </w:tcPr>
          <w:p w:rsidR="0025662B" w:rsidRPr="008401D5" w:rsidRDefault="0025662B" w:rsidP="00FD29E7">
            <w:pPr>
              <w:pStyle w:val="NoSpacing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84" w:hanging="3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1" w:type="dxa"/>
          </w:tcPr>
          <w:p w:rsidR="0025662B" w:rsidRPr="006D4CA1" w:rsidRDefault="0025662B" w:rsidP="00DF5709">
            <w:pPr>
              <w:pStyle w:val="NoSpacing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Организ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ация и проведение экологического мероприятия 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«Субботник»</w:t>
            </w:r>
          </w:p>
        </w:tc>
        <w:tc>
          <w:tcPr>
            <w:tcW w:w="4320" w:type="dxa"/>
          </w:tcPr>
          <w:p w:rsidR="0025662B" w:rsidRPr="008401D5" w:rsidRDefault="0025662B" w:rsidP="00F05D0A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Материально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 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 – 5 000 руб.</w:t>
            </w:r>
          </w:p>
        </w:tc>
        <w:tc>
          <w:tcPr>
            <w:tcW w:w="1275" w:type="dxa"/>
          </w:tcPr>
          <w:p w:rsidR="0025662B" w:rsidRPr="008401D5" w:rsidRDefault="0025662B" w:rsidP="00710C5A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5 000 руб.</w:t>
            </w:r>
          </w:p>
        </w:tc>
        <w:tc>
          <w:tcPr>
            <w:tcW w:w="4809" w:type="dxa"/>
          </w:tcPr>
          <w:p w:rsidR="0025662B" w:rsidRPr="008401D5" w:rsidRDefault="0025662B" w:rsidP="00335874">
            <w:pPr>
              <w:pStyle w:val="NoSpacing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перчаток, мусорных мешков и др. для уборки территорий</w:t>
            </w:r>
          </w:p>
        </w:tc>
      </w:tr>
      <w:tr w:rsidR="0025662B" w:rsidRPr="00AD5BC3" w:rsidTr="00FD29E7">
        <w:tc>
          <w:tcPr>
            <w:tcW w:w="617" w:type="dxa"/>
          </w:tcPr>
          <w:p w:rsidR="0025662B" w:rsidRPr="008401D5" w:rsidRDefault="0025662B" w:rsidP="00FD29E7">
            <w:pPr>
              <w:pStyle w:val="NoSpacing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84" w:hanging="3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1" w:type="dxa"/>
          </w:tcPr>
          <w:p w:rsidR="0025662B" w:rsidRPr="008401D5" w:rsidRDefault="0025662B" w:rsidP="00DF5709">
            <w:pPr>
              <w:pStyle w:val="NoSpacing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мероприятия молодёжного парламента «Детский форсаж» ко Дню защиты детей</w:t>
            </w:r>
          </w:p>
        </w:tc>
        <w:tc>
          <w:tcPr>
            <w:tcW w:w="4320" w:type="dxa"/>
          </w:tcPr>
          <w:p w:rsidR="0025662B" w:rsidRPr="008401D5" w:rsidRDefault="0025662B" w:rsidP="00F6081F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Материально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  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обеспечение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мероприятия – 5 000 руб.</w:t>
            </w:r>
          </w:p>
        </w:tc>
        <w:tc>
          <w:tcPr>
            <w:tcW w:w="1275" w:type="dxa"/>
          </w:tcPr>
          <w:p w:rsidR="0025662B" w:rsidRPr="008401D5" w:rsidRDefault="0025662B" w:rsidP="00710C5A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5 000 руб.</w:t>
            </w:r>
          </w:p>
        </w:tc>
        <w:tc>
          <w:tcPr>
            <w:tcW w:w="4809" w:type="dxa"/>
          </w:tcPr>
          <w:p w:rsidR="0025662B" w:rsidRPr="008401D5" w:rsidRDefault="0025662B" w:rsidP="00F6081F">
            <w:pPr>
              <w:pStyle w:val="NoSpacing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Приобретение </w:t>
            </w:r>
            <w:r>
              <w:rPr>
                <w:rFonts w:ascii="Times New Roman" w:hAnsi="Times New Roman"/>
                <w:sz w:val="28"/>
                <w:szCs w:val="28"/>
              </w:rPr>
              <w:t>подарков для поощрения победителей</w:t>
            </w:r>
          </w:p>
        </w:tc>
      </w:tr>
      <w:tr w:rsidR="0025662B" w:rsidRPr="00AD5BC3" w:rsidTr="00FD29E7">
        <w:tc>
          <w:tcPr>
            <w:tcW w:w="617" w:type="dxa"/>
          </w:tcPr>
          <w:p w:rsidR="0025662B" w:rsidRPr="008401D5" w:rsidRDefault="0025662B" w:rsidP="00FD29E7">
            <w:pPr>
              <w:pStyle w:val="NoSpacing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84" w:hanging="35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1" w:type="dxa"/>
          </w:tcPr>
          <w:p w:rsidR="0025662B" w:rsidRPr="008401D5" w:rsidRDefault="0025662B" w:rsidP="00DF5709">
            <w:pPr>
              <w:pStyle w:val="NoSpacing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 молодёжного парламента ко Дню молодёжи</w:t>
            </w:r>
          </w:p>
        </w:tc>
        <w:tc>
          <w:tcPr>
            <w:tcW w:w="4320" w:type="dxa"/>
          </w:tcPr>
          <w:p w:rsidR="0025662B" w:rsidRPr="008401D5" w:rsidRDefault="0025662B" w:rsidP="00F05D0A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Материальное обеспечение площадок Молодежного парламента СГО 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000 р</w:t>
            </w:r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  <w:tc>
          <w:tcPr>
            <w:tcW w:w="1275" w:type="dxa"/>
          </w:tcPr>
          <w:p w:rsidR="0025662B" w:rsidRPr="008401D5" w:rsidRDefault="0025662B" w:rsidP="00710C5A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25 000 руб.</w:t>
            </w:r>
          </w:p>
        </w:tc>
        <w:tc>
          <w:tcPr>
            <w:tcW w:w="4809" w:type="dxa"/>
          </w:tcPr>
          <w:p w:rsidR="0025662B" w:rsidRPr="008401D5" w:rsidRDefault="0025662B" w:rsidP="00335874">
            <w:pPr>
              <w:pStyle w:val="NoSpacing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Приобретение расходного материала для мероприятий и организации площадок Молодежного парламента СГО</w:t>
            </w:r>
          </w:p>
        </w:tc>
      </w:tr>
      <w:tr w:rsidR="0025662B" w:rsidRPr="00AD5BC3" w:rsidTr="00FD29E7">
        <w:tc>
          <w:tcPr>
            <w:tcW w:w="617" w:type="dxa"/>
          </w:tcPr>
          <w:p w:rsidR="0025662B" w:rsidRPr="008401D5" w:rsidRDefault="0025662B" w:rsidP="00FD29E7">
            <w:pPr>
              <w:pStyle w:val="NoSpacing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84" w:hanging="3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1" w:type="dxa"/>
          </w:tcPr>
          <w:p w:rsidR="0025662B" w:rsidRPr="006D4CA1" w:rsidRDefault="0025662B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Участие в форумах, семинарах, выездных мероприятиях и д.р. членов Молодёжного парламента СГО в течение планового периода</w:t>
            </w:r>
          </w:p>
        </w:tc>
        <w:tc>
          <w:tcPr>
            <w:tcW w:w="4320" w:type="dxa"/>
          </w:tcPr>
          <w:p w:rsidR="0025662B" w:rsidRPr="006D4CA1" w:rsidRDefault="0025662B" w:rsidP="009A41E7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Транспортные расходы до места проведения и обратно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000 р</w:t>
            </w:r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25662B" w:rsidRPr="006D4CA1" w:rsidRDefault="0025662B" w:rsidP="009A41E7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Организационные взносы на участие в форумах и семинарах 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.000 р</w:t>
            </w:r>
            <w:r>
              <w:rPr>
                <w:rFonts w:ascii="Times New Roman" w:hAnsi="Times New Roman"/>
                <w:sz w:val="28"/>
                <w:szCs w:val="28"/>
              </w:rPr>
              <w:t>уб.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5662B" w:rsidRDefault="0025662B" w:rsidP="009A41E7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Оплата проживания участников </w:t>
            </w:r>
          </w:p>
          <w:p w:rsidR="0025662B" w:rsidRPr="008401D5" w:rsidRDefault="0025662B" w:rsidP="009A41E7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 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000 р</w:t>
            </w:r>
            <w:r>
              <w:rPr>
                <w:rFonts w:ascii="Times New Roman" w:hAnsi="Times New Roman"/>
                <w:sz w:val="28"/>
                <w:szCs w:val="28"/>
              </w:rPr>
              <w:t>ублей</w:t>
            </w:r>
          </w:p>
        </w:tc>
        <w:tc>
          <w:tcPr>
            <w:tcW w:w="1275" w:type="dxa"/>
          </w:tcPr>
          <w:p w:rsidR="0025662B" w:rsidRPr="006D4CA1" w:rsidRDefault="0025662B" w:rsidP="000468B8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35 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000 р</w:t>
            </w:r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  <w:tc>
          <w:tcPr>
            <w:tcW w:w="4809" w:type="dxa"/>
          </w:tcPr>
          <w:p w:rsidR="0025662B" w:rsidRPr="006D4CA1" w:rsidRDefault="0025662B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Обеспечение транспорта для доставки, оплаты организационных взносов и проживания членов Молодёжного парламента СГО для участия в Форумах, семинарах, выездных мероприятиях и д.р. </w:t>
            </w:r>
          </w:p>
        </w:tc>
      </w:tr>
      <w:tr w:rsidR="0025662B" w:rsidRPr="00AD5BC3" w:rsidTr="00FD29E7">
        <w:tc>
          <w:tcPr>
            <w:tcW w:w="617" w:type="dxa"/>
          </w:tcPr>
          <w:p w:rsidR="0025662B" w:rsidRPr="008401D5" w:rsidRDefault="0025662B" w:rsidP="00FD29E7">
            <w:pPr>
              <w:pStyle w:val="NoSpacing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84" w:hanging="3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1" w:type="dxa"/>
          </w:tcPr>
          <w:p w:rsidR="0025662B" w:rsidRPr="006D4CA1" w:rsidRDefault="0025662B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Работа по взаимодействию с местными и краевыми СМИ (печатные издания, Интернет-ресурсы, радио, телевидение)</w:t>
            </w:r>
          </w:p>
        </w:tc>
        <w:tc>
          <w:tcPr>
            <w:tcW w:w="4320" w:type="dxa"/>
          </w:tcPr>
          <w:p w:rsidR="0025662B" w:rsidRPr="006D4CA1" w:rsidRDefault="0025662B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Освещение деятельности Молодежного парламента в СМИ </w:t>
            </w:r>
          </w:p>
          <w:p w:rsidR="0025662B" w:rsidRPr="006D4CA1" w:rsidRDefault="0025662B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15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000 р</w:t>
            </w:r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  <w:tc>
          <w:tcPr>
            <w:tcW w:w="1275" w:type="dxa"/>
          </w:tcPr>
          <w:p w:rsidR="0025662B" w:rsidRPr="008401D5" w:rsidRDefault="0025662B" w:rsidP="00710C5A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15 000 руб.</w:t>
            </w:r>
          </w:p>
        </w:tc>
        <w:tc>
          <w:tcPr>
            <w:tcW w:w="4809" w:type="dxa"/>
          </w:tcPr>
          <w:p w:rsidR="0025662B" w:rsidRPr="006D4CA1" w:rsidRDefault="0025662B" w:rsidP="00450A36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Печать заказного материала 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деятельности 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МП СГО</w:t>
            </w:r>
            <w:r>
              <w:rPr>
                <w:rFonts w:ascii="Times New Roman" w:hAnsi="Times New Roman"/>
                <w:sz w:val="28"/>
                <w:szCs w:val="28"/>
              </w:rPr>
              <w:t>, выступление на радио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25662B" w:rsidRPr="00AD5BC3" w:rsidTr="00FD29E7">
        <w:tc>
          <w:tcPr>
            <w:tcW w:w="617" w:type="dxa"/>
          </w:tcPr>
          <w:p w:rsidR="0025662B" w:rsidRPr="008401D5" w:rsidRDefault="0025662B" w:rsidP="00FD29E7">
            <w:pPr>
              <w:pStyle w:val="NoSpacing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84" w:hanging="35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41" w:type="dxa"/>
          </w:tcPr>
          <w:p w:rsidR="0025662B" w:rsidRPr="008401D5" w:rsidRDefault="0025662B" w:rsidP="00737165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Организация и проведение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совместно с управлением культуры администрации СГО 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 xml:space="preserve">Форума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молодежных 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лидеров Верхнекамья</w:t>
            </w:r>
          </w:p>
        </w:tc>
        <w:tc>
          <w:tcPr>
            <w:tcW w:w="4320" w:type="dxa"/>
          </w:tcPr>
          <w:p w:rsidR="0025662B" w:rsidRPr="006D4CA1" w:rsidRDefault="0025662B" w:rsidP="001E0474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Организация музыкального и звукового сопровождения </w:t>
            </w:r>
          </w:p>
          <w:p w:rsidR="0025662B" w:rsidRPr="006D4CA1" w:rsidRDefault="0025662B" w:rsidP="001E0474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 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000 р</w:t>
            </w:r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25662B" w:rsidRPr="006D4CA1" w:rsidRDefault="0025662B" w:rsidP="001E0474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Материальное 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обеспечение форума</w:t>
            </w:r>
          </w:p>
          <w:p w:rsidR="0025662B" w:rsidRPr="006D4CA1" w:rsidRDefault="0025662B" w:rsidP="001E0474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25 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000 р</w:t>
            </w:r>
            <w:r>
              <w:rPr>
                <w:rFonts w:ascii="Times New Roman" w:hAnsi="Times New Roman"/>
                <w:sz w:val="28"/>
                <w:szCs w:val="28"/>
              </w:rPr>
              <w:t>уб.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 xml:space="preserve"> (обеспечение наличия презентационного рабочего пакета для каждого участника форума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др)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5662B" w:rsidRPr="006D4CA1" w:rsidRDefault="0025662B" w:rsidP="001E0474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Оплата аренды помещения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000 р</w:t>
            </w:r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  <w:p w:rsidR="0025662B" w:rsidRDefault="0025662B" w:rsidP="001E0474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 xml:space="preserve">Организация буфетного и бытового обслуживания участников форума </w:t>
            </w:r>
          </w:p>
          <w:p w:rsidR="0025662B" w:rsidRPr="008401D5" w:rsidRDefault="0025662B" w:rsidP="001E0474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 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000 р</w:t>
            </w:r>
            <w:r>
              <w:rPr>
                <w:rFonts w:ascii="Times New Roman" w:hAnsi="Times New Roman"/>
                <w:sz w:val="28"/>
                <w:szCs w:val="28"/>
              </w:rPr>
              <w:t>уб.</w:t>
            </w:r>
          </w:p>
        </w:tc>
        <w:tc>
          <w:tcPr>
            <w:tcW w:w="1275" w:type="dxa"/>
          </w:tcPr>
          <w:p w:rsidR="0025662B" w:rsidRPr="008401D5" w:rsidRDefault="0025662B" w:rsidP="00710C5A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75 000 руб.</w:t>
            </w:r>
          </w:p>
        </w:tc>
        <w:tc>
          <w:tcPr>
            <w:tcW w:w="4809" w:type="dxa"/>
          </w:tcPr>
          <w:p w:rsidR="0025662B" w:rsidRDefault="0025662B" w:rsidP="009144B9">
            <w:pPr>
              <w:pStyle w:val="NoSpacing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Обеспечение музыкальной аппаратурой и работы звукорежиссера на форуме, обеспечение наличия презентационного рабочего пакета для каждого участника Форума (папка, блокнот, ручка, программа форума и т.д.) Расходы на канцелярию (бумага для печати, бумага «Радуга»,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бейджи, маркеры, ручки и т.д.), организация питания 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участников форума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5662B" w:rsidRPr="008401D5" w:rsidRDefault="0025662B" w:rsidP="009144B9">
            <w:pPr>
              <w:pStyle w:val="NoSpacing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6D4CA1">
              <w:rPr>
                <w:rFonts w:ascii="Times New Roman" w:hAnsi="Times New Roman"/>
                <w:sz w:val="28"/>
                <w:szCs w:val="28"/>
              </w:rPr>
              <w:t>Ориентировочной охват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Pr="006D4CA1">
              <w:rPr>
                <w:rFonts w:ascii="Times New Roman" w:hAnsi="Times New Roman"/>
                <w:sz w:val="28"/>
                <w:szCs w:val="28"/>
              </w:rPr>
              <w:t>150-200 человек.</w:t>
            </w:r>
          </w:p>
        </w:tc>
      </w:tr>
      <w:tr w:rsidR="0025662B" w:rsidRPr="00AD5BC3" w:rsidTr="00FD29E7">
        <w:tc>
          <w:tcPr>
            <w:tcW w:w="9953" w:type="dxa"/>
            <w:gridSpan w:val="4"/>
          </w:tcPr>
          <w:p w:rsidR="0025662B" w:rsidRPr="008401D5" w:rsidRDefault="0025662B" w:rsidP="00710C5A">
            <w:pPr>
              <w:pStyle w:val="NoSpacing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1D5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4809" w:type="dxa"/>
          </w:tcPr>
          <w:p w:rsidR="0025662B" w:rsidRPr="008401D5" w:rsidRDefault="0025662B" w:rsidP="00335874">
            <w:pPr>
              <w:pStyle w:val="NoSpacing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401D5">
              <w:rPr>
                <w:rFonts w:ascii="Times New Roman" w:hAnsi="Times New Roman"/>
                <w:sz w:val="28"/>
                <w:szCs w:val="28"/>
              </w:rPr>
              <w:t>200.000 р. 00 коп</w:t>
            </w:r>
          </w:p>
        </w:tc>
      </w:tr>
    </w:tbl>
    <w:p w:rsidR="0025662B" w:rsidRPr="00CA6C45" w:rsidRDefault="0025662B" w:rsidP="00CA6C45">
      <w:pPr>
        <w:tabs>
          <w:tab w:val="left" w:pos="1560"/>
        </w:tabs>
        <w:rPr>
          <w:sz w:val="2"/>
          <w:szCs w:val="2"/>
        </w:rPr>
      </w:pPr>
    </w:p>
    <w:sectPr w:rsidR="0025662B" w:rsidRPr="00CA6C45" w:rsidSect="00294CD9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62B" w:rsidRDefault="0025662B" w:rsidP="00CA6C45">
      <w:pPr>
        <w:spacing w:after="0" w:line="240" w:lineRule="auto"/>
      </w:pPr>
      <w:r>
        <w:separator/>
      </w:r>
    </w:p>
  </w:endnote>
  <w:endnote w:type="continuationSeparator" w:id="0">
    <w:p w:rsidR="0025662B" w:rsidRDefault="0025662B" w:rsidP="00CA6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62B" w:rsidRDefault="0025662B" w:rsidP="00CA6C45">
      <w:pPr>
        <w:spacing w:after="0" w:line="240" w:lineRule="auto"/>
      </w:pPr>
      <w:r>
        <w:separator/>
      </w:r>
    </w:p>
  </w:footnote>
  <w:footnote w:type="continuationSeparator" w:id="0">
    <w:p w:rsidR="0025662B" w:rsidRDefault="0025662B" w:rsidP="00CA6C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94F38"/>
    <w:multiLevelType w:val="hybridMultilevel"/>
    <w:tmpl w:val="9C54EC00"/>
    <w:lvl w:ilvl="0" w:tplc="550E76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9DD5EF1"/>
    <w:multiLevelType w:val="hybridMultilevel"/>
    <w:tmpl w:val="4A9E26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BC45A8D"/>
    <w:multiLevelType w:val="multilevel"/>
    <w:tmpl w:val="8668B9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B659B5"/>
    <w:multiLevelType w:val="hybridMultilevel"/>
    <w:tmpl w:val="D398EAA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F250D7"/>
    <w:multiLevelType w:val="hybridMultilevel"/>
    <w:tmpl w:val="AF2A8BD8"/>
    <w:lvl w:ilvl="0" w:tplc="3B04754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B061494"/>
    <w:multiLevelType w:val="hybridMultilevel"/>
    <w:tmpl w:val="E8D24C5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D5D6856"/>
    <w:multiLevelType w:val="multilevel"/>
    <w:tmpl w:val="D916BA82"/>
    <w:lvl w:ilvl="0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lvlText w:val="6.%2."/>
      <w:lvlJc w:val="left"/>
      <w:pPr>
        <w:ind w:left="1004" w:hanging="720"/>
      </w:pPr>
      <w:rPr>
        <w:rFonts w:cs="Times New Roman" w:hint="default"/>
        <w:b w:val="0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7">
    <w:nsid w:val="548408F5"/>
    <w:multiLevelType w:val="hybridMultilevel"/>
    <w:tmpl w:val="FD8EF4D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74965CA"/>
    <w:multiLevelType w:val="hybridMultilevel"/>
    <w:tmpl w:val="C2C8F40C"/>
    <w:lvl w:ilvl="0" w:tplc="02B66F6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2D3819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4D2F6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5FCF3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6AFA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216D0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89C09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D0C65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52AAB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5A5549FE"/>
    <w:multiLevelType w:val="hybridMultilevel"/>
    <w:tmpl w:val="22AA33C2"/>
    <w:lvl w:ilvl="0" w:tplc="DF38105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5D5D1451"/>
    <w:multiLevelType w:val="hybridMultilevel"/>
    <w:tmpl w:val="4B7EB266"/>
    <w:lvl w:ilvl="0" w:tplc="8FBCC2B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76C6544"/>
    <w:multiLevelType w:val="hybridMultilevel"/>
    <w:tmpl w:val="2B8E39B4"/>
    <w:lvl w:ilvl="0" w:tplc="2546629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E1209BD"/>
    <w:multiLevelType w:val="multilevel"/>
    <w:tmpl w:val="C58ACC6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3">
    <w:nsid w:val="6F7945C1"/>
    <w:multiLevelType w:val="hybridMultilevel"/>
    <w:tmpl w:val="8EC48B14"/>
    <w:lvl w:ilvl="0" w:tplc="F198114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6805C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7B6E0F37"/>
    <w:multiLevelType w:val="hybridMultilevel"/>
    <w:tmpl w:val="AF2A8BD8"/>
    <w:lvl w:ilvl="0" w:tplc="3B04754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C7B5E05"/>
    <w:multiLevelType w:val="hybridMultilevel"/>
    <w:tmpl w:val="9C54EC00"/>
    <w:lvl w:ilvl="0" w:tplc="550E76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EEF7202"/>
    <w:multiLevelType w:val="hybridMultilevel"/>
    <w:tmpl w:val="0EF88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9"/>
  </w:num>
  <w:num w:numId="3">
    <w:abstractNumId w:val="12"/>
  </w:num>
  <w:num w:numId="4">
    <w:abstractNumId w:val="14"/>
  </w:num>
  <w:num w:numId="5">
    <w:abstractNumId w:val="4"/>
  </w:num>
  <w:num w:numId="6">
    <w:abstractNumId w:val="15"/>
  </w:num>
  <w:num w:numId="7">
    <w:abstractNumId w:val="10"/>
  </w:num>
  <w:num w:numId="8">
    <w:abstractNumId w:val="0"/>
  </w:num>
  <w:num w:numId="9">
    <w:abstractNumId w:val="16"/>
  </w:num>
  <w:num w:numId="10">
    <w:abstractNumId w:val="7"/>
  </w:num>
  <w:num w:numId="11">
    <w:abstractNumId w:val="1"/>
  </w:num>
  <w:num w:numId="12">
    <w:abstractNumId w:val="3"/>
  </w:num>
  <w:num w:numId="13">
    <w:abstractNumId w:val="5"/>
  </w:num>
  <w:num w:numId="14">
    <w:abstractNumId w:val="11"/>
  </w:num>
  <w:num w:numId="15">
    <w:abstractNumId w:val="13"/>
  </w:num>
  <w:num w:numId="16">
    <w:abstractNumId w:val="2"/>
  </w:num>
  <w:num w:numId="17">
    <w:abstractNumId w:val="6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5D0A"/>
    <w:rsid w:val="0004484F"/>
    <w:rsid w:val="000468B8"/>
    <w:rsid w:val="00062AC2"/>
    <w:rsid w:val="000E7986"/>
    <w:rsid w:val="000F6947"/>
    <w:rsid w:val="00104439"/>
    <w:rsid w:val="0010484C"/>
    <w:rsid w:val="00145CB1"/>
    <w:rsid w:val="001524F9"/>
    <w:rsid w:val="001537A0"/>
    <w:rsid w:val="001A784F"/>
    <w:rsid w:val="001B7C15"/>
    <w:rsid w:val="001C22CC"/>
    <w:rsid w:val="001E0474"/>
    <w:rsid w:val="001F4456"/>
    <w:rsid w:val="002113C0"/>
    <w:rsid w:val="00211DBA"/>
    <w:rsid w:val="00215A09"/>
    <w:rsid w:val="0025662B"/>
    <w:rsid w:val="00273ABF"/>
    <w:rsid w:val="0028727B"/>
    <w:rsid w:val="00294CD9"/>
    <w:rsid w:val="002A0207"/>
    <w:rsid w:val="002C5B7A"/>
    <w:rsid w:val="00335874"/>
    <w:rsid w:val="00346AE3"/>
    <w:rsid w:val="003848F3"/>
    <w:rsid w:val="003A173A"/>
    <w:rsid w:val="004072EC"/>
    <w:rsid w:val="00450A36"/>
    <w:rsid w:val="00465C71"/>
    <w:rsid w:val="00480554"/>
    <w:rsid w:val="00525DDF"/>
    <w:rsid w:val="005549F9"/>
    <w:rsid w:val="005A6D19"/>
    <w:rsid w:val="00664E37"/>
    <w:rsid w:val="00677D9A"/>
    <w:rsid w:val="00682CB3"/>
    <w:rsid w:val="0069460A"/>
    <w:rsid w:val="006D4CA1"/>
    <w:rsid w:val="00710C5A"/>
    <w:rsid w:val="00735758"/>
    <w:rsid w:val="00737165"/>
    <w:rsid w:val="007371E9"/>
    <w:rsid w:val="00777C8F"/>
    <w:rsid w:val="007A57C9"/>
    <w:rsid w:val="007F7E30"/>
    <w:rsid w:val="008052EF"/>
    <w:rsid w:val="008401D5"/>
    <w:rsid w:val="00853336"/>
    <w:rsid w:val="00892E25"/>
    <w:rsid w:val="008E0ACC"/>
    <w:rsid w:val="009144B9"/>
    <w:rsid w:val="00923D0E"/>
    <w:rsid w:val="009300F5"/>
    <w:rsid w:val="00962DB4"/>
    <w:rsid w:val="009A41E7"/>
    <w:rsid w:val="009B097C"/>
    <w:rsid w:val="009C3311"/>
    <w:rsid w:val="009D013C"/>
    <w:rsid w:val="00A80975"/>
    <w:rsid w:val="00AB0A96"/>
    <w:rsid w:val="00AB1B51"/>
    <w:rsid w:val="00AD5BC3"/>
    <w:rsid w:val="00AF0994"/>
    <w:rsid w:val="00AF3F6A"/>
    <w:rsid w:val="00B671E2"/>
    <w:rsid w:val="00B74727"/>
    <w:rsid w:val="00BD3E0A"/>
    <w:rsid w:val="00BE65DA"/>
    <w:rsid w:val="00BF019A"/>
    <w:rsid w:val="00C77B5B"/>
    <w:rsid w:val="00C833C5"/>
    <w:rsid w:val="00CA5A15"/>
    <w:rsid w:val="00CA6C45"/>
    <w:rsid w:val="00D015E1"/>
    <w:rsid w:val="00D16A7D"/>
    <w:rsid w:val="00D61862"/>
    <w:rsid w:val="00DE7857"/>
    <w:rsid w:val="00DF5709"/>
    <w:rsid w:val="00E5655E"/>
    <w:rsid w:val="00E94871"/>
    <w:rsid w:val="00EF1F12"/>
    <w:rsid w:val="00F05D0A"/>
    <w:rsid w:val="00F14B9F"/>
    <w:rsid w:val="00F346D0"/>
    <w:rsid w:val="00F6081F"/>
    <w:rsid w:val="00F968BC"/>
    <w:rsid w:val="00FD16F6"/>
    <w:rsid w:val="00FD29E7"/>
    <w:rsid w:val="00FD7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7C9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9D013C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D013C"/>
    <w:rPr>
      <w:rFonts w:ascii="Cambria" w:hAnsi="Cambria" w:cs="Times New Roman"/>
      <w:b/>
      <w:i/>
      <w:sz w:val="28"/>
    </w:rPr>
  </w:style>
  <w:style w:type="paragraph" w:styleId="ListParagraph">
    <w:name w:val="List Paragraph"/>
    <w:basedOn w:val="Normal"/>
    <w:uiPriority w:val="99"/>
    <w:qFormat/>
    <w:rsid w:val="00F05D0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F05D0A"/>
    <w:rPr>
      <w:lang w:eastAsia="en-US"/>
    </w:rPr>
  </w:style>
  <w:style w:type="paragraph" w:styleId="Header">
    <w:name w:val="header"/>
    <w:basedOn w:val="Normal"/>
    <w:link w:val="HeaderChar"/>
    <w:uiPriority w:val="99"/>
    <w:rsid w:val="00CA6C4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A6C4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A6C4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A6C45"/>
    <w:rPr>
      <w:rFonts w:cs="Times New Roman"/>
    </w:rPr>
  </w:style>
  <w:style w:type="paragraph" w:customStyle="1" w:styleId="a">
    <w:name w:val="Абзац списка"/>
    <w:basedOn w:val="Normal"/>
    <w:link w:val="a0"/>
    <w:uiPriority w:val="99"/>
    <w:rsid w:val="00B74727"/>
    <w:pPr>
      <w:ind w:left="720"/>
      <w:contextualSpacing/>
    </w:pPr>
    <w:rPr>
      <w:szCs w:val="20"/>
    </w:rPr>
  </w:style>
  <w:style w:type="character" w:customStyle="1" w:styleId="a0">
    <w:name w:val="Абзац списка Знак"/>
    <w:link w:val="a"/>
    <w:uiPriority w:val="99"/>
    <w:locked/>
    <w:rsid w:val="00B74727"/>
    <w:rPr>
      <w:rFonts w:ascii="Calibri" w:hAnsi="Calibri"/>
      <w:sz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167</TotalTime>
  <Pages>4</Pages>
  <Words>591</Words>
  <Characters>3370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48</cp:revision>
  <cp:lastPrinted>2022-04-18T05:45:00Z</cp:lastPrinted>
  <dcterms:created xsi:type="dcterms:W3CDTF">2019-10-08T12:00:00Z</dcterms:created>
  <dcterms:modified xsi:type="dcterms:W3CDTF">2022-05-06T07:44:00Z</dcterms:modified>
</cp:coreProperties>
</file>